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21F223" w14:textId="77777777" w:rsidR="009E2D7D" w:rsidRPr="009C54AE" w:rsidRDefault="009E2D7D" w:rsidP="009E2D7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52F8E4" w14:textId="77777777" w:rsidR="009E2D7D" w:rsidRPr="009C54AE" w:rsidRDefault="009E2D7D" w:rsidP="009E2D7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91C357" w14:textId="77777777" w:rsidR="00301253" w:rsidRPr="00E960BB" w:rsidRDefault="00301253" w:rsidP="0030125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03D9FFBE" w14:textId="77777777" w:rsidR="009E324C" w:rsidRPr="009C54AE" w:rsidRDefault="009E324C" w:rsidP="009E324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D34C156" w14:textId="6FDBD8C6" w:rsidR="009E324C" w:rsidRPr="009C54AE" w:rsidRDefault="009E324C" w:rsidP="009E324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>
        <w:rPr>
          <w:rFonts w:ascii="Corbel" w:hAnsi="Corbel"/>
          <w:i/>
          <w:smallCaps/>
          <w:sz w:val="24"/>
          <w:szCs w:val="24"/>
        </w:rPr>
        <w:t>........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397B17">
        <w:rPr>
          <w:rFonts w:ascii="Corbel" w:hAnsi="Corbel"/>
          <w:i/>
          <w:smallCaps/>
          <w:sz w:val="24"/>
          <w:szCs w:val="24"/>
        </w:rPr>
        <w:t>1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397B17">
        <w:rPr>
          <w:rFonts w:ascii="Corbel" w:hAnsi="Corbel"/>
          <w:i/>
          <w:smallCaps/>
          <w:sz w:val="24"/>
          <w:szCs w:val="24"/>
        </w:rPr>
        <w:t>3</w:t>
      </w:r>
      <w:r w:rsidRPr="009C54AE">
        <w:rPr>
          <w:rFonts w:ascii="Corbel" w:hAnsi="Corbel"/>
          <w:i/>
          <w:smallCaps/>
          <w:sz w:val="24"/>
          <w:szCs w:val="24"/>
        </w:rPr>
        <w:t>...........</w:t>
      </w:r>
    </w:p>
    <w:p w14:paraId="4BE9EB9D" w14:textId="77777777" w:rsidR="009E324C" w:rsidRDefault="009E324C" w:rsidP="009E324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800CB09" w14:textId="2351D049" w:rsidR="009E324C" w:rsidRPr="00EA4832" w:rsidRDefault="00387571" w:rsidP="009E324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2021/2022</w:t>
      </w:r>
      <w:bookmarkStart w:id="0" w:name="_GoBack"/>
      <w:bookmarkEnd w:id="0"/>
    </w:p>
    <w:p w14:paraId="017A12C8" w14:textId="77777777" w:rsidR="009E324C" w:rsidRPr="009C54AE" w:rsidRDefault="009E324C" w:rsidP="009E324C">
      <w:pPr>
        <w:spacing w:after="0" w:line="240" w:lineRule="auto"/>
        <w:rPr>
          <w:rFonts w:ascii="Corbel" w:hAnsi="Corbel"/>
          <w:sz w:val="24"/>
          <w:szCs w:val="24"/>
        </w:rPr>
      </w:pPr>
    </w:p>
    <w:p w14:paraId="432F3575" w14:textId="77777777" w:rsidR="009E324C" w:rsidRPr="009C54AE" w:rsidRDefault="009E324C" w:rsidP="009E324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E324C" w:rsidRPr="009C54AE" w14:paraId="2272D4A8" w14:textId="77777777" w:rsidTr="003E4B4F">
        <w:tc>
          <w:tcPr>
            <w:tcW w:w="2694" w:type="dxa"/>
            <w:vAlign w:val="center"/>
          </w:tcPr>
          <w:p w14:paraId="0522A931" w14:textId="77777777" w:rsidR="009E324C" w:rsidRPr="009C54AE" w:rsidRDefault="009E324C" w:rsidP="003E4B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DC17A05" w14:textId="641CAD03" w:rsidR="009E324C" w:rsidRPr="009C54AE" w:rsidRDefault="009E324C" w:rsidP="003E4B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 filmu</w:t>
            </w:r>
            <w:r w:rsidR="00F3596E">
              <w:rPr>
                <w:rFonts w:ascii="Corbel" w:hAnsi="Corbel"/>
                <w:b w:val="0"/>
                <w:sz w:val="24"/>
                <w:szCs w:val="24"/>
              </w:rPr>
              <w:t>. Metody interpretacji dzieła filmowego na przykładach</w:t>
            </w:r>
          </w:p>
        </w:tc>
      </w:tr>
      <w:tr w:rsidR="009E324C" w:rsidRPr="009C54AE" w14:paraId="717AE7A1" w14:textId="77777777" w:rsidTr="003E4B4F">
        <w:tc>
          <w:tcPr>
            <w:tcW w:w="2694" w:type="dxa"/>
            <w:vAlign w:val="center"/>
          </w:tcPr>
          <w:p w14:paraId="2A54E568" w14:textId="77777777" w:rsidR="009E324C" w:rsidRPr="009C54AE" w:rsidRDefault="009E324C" w:rsidP="003E4B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5F19F59" w14:textId="77777777" w:rsidR="009E324C" w:rsidRPr="009C54AE" w:rsidRDefault="009E324C" w:rsidP="003E4B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E324C" w:rsidRPr="009C54AE" w14:paraId="1CEA1C3C" w14:textId="77777777" w:rsidTr="003E4B4F">
        <w:tc>
          <w:tcPr>
            <w:tcW w:w="2694" w:type="dxa"/>
            <w:vAlign w:val="center"/>
          </w:tcPr>
          <w:p w14:paraId="13150493" w14:textId="77777777" w:rsidR="009E324C" w:rsidRPr="009C54AE" w:rsidRDefault="009E324C" w:rsidP="003E4B4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85D4343" w14:textId="434456FF" w:rsidR="009E324C" w:rsidRPr="009C54AE" w:rsidRDefault="009E324C" w:rsidP="003E4B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9E324C" w:rsidRPr="009C54AE" w14:paraId="01C8EFC3" w14:textId="77777777" w:rsidTr="003E4B4F">
        <w:tc>
          <w:tcPr>
            <w:tcW w:w="2694" w:type="dxa"/>
            <w:vAlign w:val="center"/>
          </w:tcPr>
          <w:p w14:paraId="5C49FACB" w14:textId="77777777" w:rsidR="009E324C" w:rsidRPr="009C54AE" w:rsidRDefault="009E324C" w:rsidP="003E4B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D272526" w14:textId="77777777" w:rsidR="009E324C" w:rsidRPr="009C54AE" w:rsidRDefault="009E324C" w:rsidP="003E4B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9E324C" w:rsidRPr="009C54AE" w14:paraId="253446F4" w14:textId="77777777" w:rsidTr="003E4B4F">
        <w:tc>
          <w:tcPr>
            <w:tcW w:w="2694" w:type="dxa"/>
            <w:vAlign w:val="center"/>
          </w:tcPr>
          <w:p w14:paraId="14A2ADDC" w14:textId="77777777" w:rsidR="009E324C" w:rsidRPr="009C54AE" w:rsidRDefault="009E324C" w:rsidP="003E4B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FF4963C" w14:textId="77777777" w:rsidR="009E324C" w:rsidRPr="009C54AE" w:rsidRDefault="009E324C" w:rsidP="003E4B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9E324C" w:rsidRPr="009C54AE" w14:paraId="2605D80B" w14:textId="77777777" w:rsidTr="003E4B4F">
        <w:tc>
          <w:tcPr>
            <w:tcW w:w="2694" w:type="dxa"/>
            <w:vAlign w:val="center"/>
          </w:tcPr>
          <w:p w14:paraId="6192B93C" w14:textId="77777777" w:rsidR="009E324C" w:rsidRPr="009C54AE" w:rsidRDefault="009E324C" w:rsidP="003E4B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D90E49" w14:textId="77777777" w:rsidR="009E324C" w:rsidRPr="009C54AE" w:rsidRDefault="009E324C" w:rsidP="003E4B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9E324C" w:rsidRPr="009C54AE" w14:paraId="794FB6E3" w14:textId="77777777" w:rsidTr="003E4B4F">
        <w:tc>
          <w:tcPr>
            <w:tcW w:w="2694" w:type="dxa"/>
            <w:vAlign w:val="center"/>
          </w:tcPr>
          <w:p w14:paraId="493DE973" w14:textId="77777777" w:rsidR="009E324C" w:rsidRPr="009C54AE" w:rsidRDefault="009E324C" w:rsidP="003E4B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731B73E" w14:textId="1457BEC6" w:rsidR="009E324C" w:rsidRPr="009C54AE" w:rsidRDefault="009E324C" w:rsidP="003E4B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E324C" w:rsidRPr="009C54AE" w14:paraId="2A7D6017" w14:textId="77777777" w:rsidTr="003E4B4F">
        <w:tc>
          <w:tcPr>
            <w:tcW w:w="2694" w:type="dxa"/>
            <w:vAlign w:val="center"/>
          </w:tcPr>
          <w:p w14:paraId="02281BDA" w14:textId="77777777" w:rsidR="009E324C" w:rsidRPr="009C54AE" w:rsidRDefault="009E324C" w:rsidP="003E4B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C1378F" w14:textId="112EAA27" w:rsidR="009E324C" w:rsidRPr="009C54AE" w:rsidRDefault="00397B17" w:rsidP="003E4B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stacionarne</w:t>
            </w:r>
          </w:p>
        </w:tc>
      </w:tr>
      <w:tr w:rsidR="009E324C" w:rsidRPr="009C54AE" w14:paraId="534AD543" w14:textId="77777777" w:rsidTr="003E4B4F">
        <w:tc>
          <w:tcPr>
            <w:tcW w:w="2694" w:type="dxa"/>
            <w:vAlign w:val="center"/>
          </w:tcPr>
          <w:p w14:paraId="26DC157E" w14:textId="77777777" w:rsidR="009E324C" w:rsidRPr="009C54AE" w:rsidRDefault="009E324C" w:rsidP="003E4B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4315305" w14:textId="110BE707" w:rsidR="009E324C" w:rsidRPr="009C54AE" w:rsidRDefault="009E324C" w:rsidP="003E4B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 I</w:t>
            </w:r>
            <w:r w:rsidR="004A4039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9E324C" w:rsidRPr="009C54AE" w14:paraId="129866A5" w14:textId="77777777" w:rsidTr="003E4B4F">
        <w:tc>
          <w:tcPr>
            <w:tcW w:w="2694" w:type="dxa"/>
            <w:vAlign w:val="center"/>
          </w:tcPr>
          <w:p w14:paraId="78E43B23" w14:textId="77777777" w:rsidR="009E324C" w:rsidRPr="009C54AE" w:rsidRDefault="009E324C" w:rsidP="003E4B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6BD98B6" w14:textId="3FBBEB82" w:rsidR="009E324C" w:rsidRPr="009C54AE" w:rsidRDefault="00397B17" w:rsidP="003E4B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E324C" w:rsidRPr="009C54AE" w14:paraId="393AC334" w14:textId="77777777" w:rsidTr="003E4B4F">
        <w:tc>
          <w:tcPr>
            <w:tcW w:w="2694" w:type="dxa"/>
            <w:vAlign w:val="center"/>
          </w:tcPr>
          <w:p w14:paraId="7BA68A53" w14:textId="77777777" w:rsidR="009E324C" w:rsidRPr="009C54AE" w:rsidRDefault="009E324C" w:rsidP="003E4B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F158FCF" w14:textId="77777777" w:rsidR="009E324C" w:rsidRPr="009C54AE" w:rsidRDefault="009E324C" w:rsidP="003E4B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E324C" w:rsidRPr="009C54AE" w14:paraId="71A31DA5" w14:textId="77777777" w:rsidTr="003E4B4F">
        <w:tc>
          <w:tcPr>
            <w:tcW w:w="2694" w:type="dxa"/>
            <w:vAlign w:val="center"/>
          </w:tcPr>
          <w:p w14:paraId="1E5F74EA" w14:textId="77777777" w:rsidR="009E324C" w:rsidRPr="009C54AE" w:rsidRDefault="009E324C" w:rsidP="003E4B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F14F260" w14:textId="77777777" w:rsidR="009E324C" w:rsidRPr="009C54AE" w:rsidRDefault="009E324C" w:rsidP="003E4B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Witold Nowak</w:t>
            </w:r>
          </w:p>
        </w:tc>
      </w:tr>
      <w:tr w:rsidR="009E324C" w:rsidRPr="009C54AE" w14:paraId="7261EC82" w14:textId="77777777" w:rsidTr="003E4B4F">
        <w:tc>
          <w:tcPr>
            <w:tcW w:w="2694" w:type="dxa"/>
            <w:vAlign w:val="center"/>
          </w:tcPr>
          <w:p w14:paraId="19B53BCE" w14:textId="77777777" w:rsidR="009E324C" w:rsidRPr="009C54AE" w:rsidRDefault="009E324C" w:rsidP="003E4B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8C400DC" w14:textId="77777777" w:rsidR="009E324C" w:rsidRPr="009C54AE" w:rsidRDefault="009E324C" w:rsidP="003E4B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Witold Nowak</w:t>
            </w:r>
          </w:p>
        </w:tc>
      </w:tr>
    </w:tbl>
    <w:p w14:paraId="31BB2958" w14:textId="77777777" w:rsidR="009E324C" w:rsidRPr="009C54AE" w:rsidRDefault="009E324C" w:rsidP="009E324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42DE105" w14:textId="77777777" w:rsidR="009E324C" w:rsidRPr="009C54AE" w:rsidRDefault="009E324C" w:rsidP="009E324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F1E64AB" w14:textId="77777777" w:rsidR="009E324C" w:rsidRPr="009C54AE" w:rsidRDefault="009E324C" w:rsidP="009E324C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C08C4AB" w14:textId="77777777" w:rsidR="009E324C" w:rsidRPr="009C54AE" w:rsidRDefault="009E324C" w:rsidP="009E324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9E324C" w:rsidRPr="009C54AE" w14:paraId="3BAC0D9F" w14:textId="77777777" w:rsidTr="00397B1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B814" w14:textId="77777777" w:rsidR="009E324C" w:rsidRDefault="009E324C" w:rsidP="003E4B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73B96BB" w14:textId="77777777" w:rsidR="009E324C" w:rsidRPr="009C54AE" w:rsidRDefault="009E324C" w:rsidP="003E4B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5802" w14:textId="77777777" w:rsidR="009E324C" w:rsidRPr="009C54AE" w:rsidRDefault="009E324C" w:rsidP="003E4B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6F08F" w14:textId="77777777" w:rsidR="009E324C" w:rsidRPr="009C54AE" w:rsidRDefault="009E324C" w:rsidP="003E4B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81C1" w14:textId="77777777" w:rsidR="009E324C" w:rsidRPr="009C54AE" w:rsidRDefault="009E324C" w:rsidP="003E4B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A0DA" w14:textId="77777777" w:rsidR="009E324C" w:rsidRPr="009C54AE" w:rsidRDefault="009E324C" w:rsidP="003E4B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BFF0" w14:textId="77777777" w:rsidR="009E324C" w:rsidRPr="009C54AE" w:rsidRDefault="009E324C" w:rsidP="003E4B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0D83" w14:textId="77777777" w:rsidR="009E324C" w:rsidRPr="009C54AE" w:rsidRDefault="009E324C" w:rsidP="003E4B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F44AF" w14:textId="77777777" w:rsidR="009E324C" w:rsidRPr="009C54AE" w:rsidRDefault="009E324C" w:rsidP="003E4B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F591" w14:textId="77777777" w:rsidR="009E324C" w:rsidRPr="009C54AE" w:rsidRDefault="009E324C" w:rsidP="003E4B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AF97" w14:textId="77777777" w:rsidR="009E324C" w:rsidRPr="009C54AE" w:rsidRDefault="009E324C" w:rsidP="003E4B4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E324C" w:rsidRPr="009C54AE" w14:paraId="0377FFB0" w14:textId="77777777" w:rsidTr="00397B1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5777" w14:textId="2D8619BD" w:rsidR="009E324C" w:rsidRPr="009C54AE" w:rsidRDefault="009E324C" w:rsidP="003E4B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4A4039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4DBD" w14:textId="7EC02CDD" w:rsidR="009E324C" w:rsidRPr="009C54AE" w:rsidRDefault="004A4039" w:rsidP="003E4B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3FE1" w14:textId="77777777" w:rsidR="009E324C" w:rsidRPr="009C54AE" w:rsidRDefault="009E324C" w:rsidP="003E4B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43B9" w14:textId="77777777" w:rsidR="009E324C" w:rsidRPr="009C54AE" w:rsidRDefault="009E324C" w:rsidP="003E4B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F7C2" w14:textId="77777777" w:rsidR="009E324C" w:rsidRPr="009C54AE" w:rsidRDefault="009E324C" w:rsidP="003E4B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A85E" w14:textId="77777777" w:rsidR="009E324C" w:rsidRPr="009C54AE" w:rsidRDefault="009E324C" w:rsidP="003E4B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DE49" w14:textId="77777777" w:rsidR="009E324C" w:rsidRPr="009C54AE" w:rsidRDefault="009E324C" w:rsidP="003E4B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82F0" w14:textId="77777777" w:rsidR="009E324C" w:rsidRPr="009C54AE" w:rsidRDefault="009E324C" w:rsidP="003E4B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2B06" w14:textId="77777777" w:rsidR="009E324C" w:rsidRPr="009C54AE" w:rsidRDefault="009E324C" w:rsidP="003E4B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45FE" w14:textId="7F742701" w:rsidR="009E324C" w:rsidRPr="009C54AE" w:rsidRDefault="00551AD0" w:rsidP="003E4B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B04D829" w14:textId="77777777" w:rsidR="009E324C" w:rsidRPr="009C54AE" w:rsidRDefault="009E324C" w:rsidP="009E324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E55E28" w14:textId="77777777" w:rsidR="009E324C" w:rsidRPr="009C54AE" w:rsidRDefault="009E324C" w:rsidP="009E324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15A0664" w14:textId="77777777" w:rsidR="009E324C" w:rsidRPr="009C54AE" w:rsidRDefault="009E324C" w:rsidP="009E324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5B3E659" w14:textId="77777777" w:rsidR="009E324C" w:rsidRPr="009C54AE" w:rsidRDefault="009E324C" w:rsidP="009E324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198AAC4" w14:textId="77777777" w:rsidR="009E324C" w:rsidRPr="009C54AE" w:rsidRDefault="009E324C" w:rsidP="009E324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8DBF127" w14:textId="77777777" w:rsidR="009E324C" w:rsidRPr="009C54AE" w:rsidRDefault="009E324C" w:rsidP="009E324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8BF37BD" w14:textId="77777777" w:rsidR="009E324C" w:rsidRPr="009C54AE" w:rsidRDefault="009E324C" w:rsidP="009E324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ACA2DF2" w14:textId="3E193536" w:rsidR="009E324C" w:rsidRDefault="009E324C" w:rsidP="009E324C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5951600C" w14:textId="77777777" w:rsidR="009E324C" w:rsidRDefault="009E324C" w:rsidP="009E324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DEA2F9" w14:textId="77777777" w:rsidR="009E324C" w:rsidRPr="009C54AE" w:rsidRDefault="009E324C" w:rsidP="009E324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E324C" w:rsidRPr="009C54AE" w14:paraId="3F4B67EF" w14:textId="77777777" w:rsidTr="003E4B4F">
        <w:tc>
          <w:tcPr>
            <w:tcW w:w="9670" w:type="dxa"/>
          </w:tcPr>
          <w:p w14:paraId="751EF289" w14:textId="77777777" w:rsidR="009E324C" w:rsidRPr="009C54AE" w:rsidRDefault="009E324C" w:rsidP="003E4B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Wymagana jest ogólna wiedza o kulturze wyniesiona ze szkoły średniej</w:t>
            </w:r>
          </w:p>
        </w:tc>
      </w:tr>
    </w:tbl>
    <w:p w14:paraId="4ADF0088" w14:textId="77777777" w:rsidR="009E324C" w:rsidRDefault="009E324C" w:rsidP="009E324C">
      <w:pPr>
        <w:pStyle w:val="Punktygwne"/>
        <w:spacing w:before="0" w:after="0"/>
        <w:rPr>
          <w:rFonts w:ascii="Corbel" w:hAnsi="Corbel"/>
          <w:szCs w:val="24"/>
        </w:rPr>
      </w:pPr>
    </w:p>
    <w:p w14:paraId="682450E6" w14:textId="77777777" w:rsidR="009E324C" w:rsidRPr="00C05F44" w:rsidRDefault="009E324C" w:rsidP="009E324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>, treści Programowe i stosowane metody Dydaktyczne</w:t>
      </w:r>
    </w:p>
    <w:p w14:paraId="54406C2F" w14:textId="77777777" w:rsidR="009E324C" w:rsidRPr="00C05F44" w:rsidRDefault="009E324C" w:rsidP="009E324C">
      <w:pPr>
        <w:pStyle w:val="Punktygwne"/>
        <w:spacing w:before="0" w:after="0"/>
        <w:rPr>
          <w:rFonts w:ascii="Corbel" w:hAnsi="Corbel"/>
          <w:szCs w:val="24"/>
        </w:rPr>
      </w:pPr>
    </w:p>
    <w:p w14:paraId="46831EBE" w14:textId="77777777" w:rsidR="009E324C" w:rsidRDefault="009E324C" w:rsidP="009E324C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F3F266E" w14:textId="77777777" w:rsidR="009E324C" w:rsidRPr="009C54AE" w:rsidRDefault="009E324C" w:rsidP="009E324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E324C" w:rsidRPr="009C54AE" w14:paraId="35A7EE09" w14:textId="77777777" w:rsidTr="003E4B4F">
        <w:tc>
          <w:tcPr>
            <w:tcW w:w="851" w:type="dxa"/>
            <w:vAlign w:val="center"/>
          </w:tcPr>
          <w:p w14:paraId="24B227C6" w14:textId="77777777" w:rsidR="009E324C" w:rsidRPr="009C54AE" w:rsidRDefault="009E324C" w:rsidP="003E4B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1AC9A4A" w14:textId="77777777" w:rsidR="009E324C" w:rsidRPr="00750329" w:rsidRDefault="009E324C" w:rsidP="003E4B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50329">
              <w:rPr>
                <w:sz w:val="20"/>
              </w:rPr>
              <w:t xml:space="preserve">Zapoznanie studentów z źródłami dyscypliny, </w:t>
            </w:r>
            <w:r>
              <w:rPr>
                <w:sz w:val="20"/>
              </w:rPr>
              <w:t xml:space="preserve">historią i kierunkami </w:t>
            </w:r>
            <w:r w:rsidRPr="00750329">
              <w:rPr>
                <w:sz w:val="20"/>
              </w:rPr>
              <w:t>jej rozwoju;</w:t>
            </w:r>
          </w:p>
        </w:tc>
      </w:tr>
      <w:tr w:rsidR="009E324C" w:rsidRPr="009C54AE" w14:paraId="08137FD6" w14:textId="77777777" w:rsidTr="003E4B4F">
        <w:tc>
          <w:tcPr>
            <w:tcW w:w="851" w:type="dxa"/>
            <w:vAlign w:val="center"/>
          </w:tcPr>
          <w:p w14:paraId="0663B15B" w14:textId="77777777" w:rsidR="009E324C" w:rsidRPr="009C54AE" w:rsidRDefault="009E324C" w:rsidP="003E4B4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9979A9E" w14:textId="77777777" w:rsidR="009E324C" w:rsidRPr="00750329" w:rsidRDefault="009E324C" w:rsidP="003E4B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50329">
              <w:rPr>
                <w:sz w:val="20"/>
              </w:rPr>
              <w:t xml:space="preserve">Pokazanie specyfiki </w:t>
            </w:r>
            <w:r>
              <w:rPr>
                <w:sz w:val="20"/>
              </w:rPr>
              <w:t>estetyki</w:t>
            </w:r>
            <w:r w:rsidRPr="00750329">
              <w:rPr>
                <w:sz w:val="20"/>
              </w:rPr>
              <w:t xml:space="preserve"> oraz jej związków z innymi naukami humanistycznymi i społecznymi;</w:t>
            </w:r>
          </w:p>
        </w:tc>
      </w:tr>
      <w:tr w:rsidR="009E324C" w:rsidRPr="009C54AE" w14:paraId="20C8D3B6" w14:textId="77777777" w:rsidTr="003E4B4F">
        <w:tc>
          <w:tcPr>
            <w:tcW w:w="851" w:type="dxa"/>
            <w:vAlign w:val="center"/>
          </w:tcPr>
          <w:p w14:paraId="6F1BDF73" w14:textId="77777777" w:rsidR="009E324C" w:rsidRPr="009C54AE" w:rsidRDefault="009E324C" w:rsidP="003E4B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B582D26" w14:textId="77777777" w:rsidR="009E324C" w:rsidRPr="00750329" w:rsidRDefault="009E324C" w:rsidP="003E4B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50329">
              <w:rPr>
                <w:sz w:val="20"/>
              </w:rPr>
              <w:t xml:space="preserve">Przekazanie ogólnej wiedzy o zakresie i perspektywach </w:t>
            </w:r>
            <w:r>
              <w:rPr>
                <w:sz w:val="20"/>
              </w:rPr>
              <w:t>estetyki</w:t>
            </w:r>
            <w:r w:rsidRPr="00750329">
              <w:rPr>
                <w:sz w:val="20"/>
              </w:rPr>
              <w:t>;</w:t>
            </w:r>
          </w:p>
        </w:tc>
      </w:tr>
      <w:tr w:rsidR="009E324C" w:rsidRPr="009C54AE" w14:paraId="335ACD00" w14:textId="77777777" w:rsidTr="003E4B4F">
        <w:tc>
          <w:tcPr>
            <w:tcW w:w="851" w:type="dxa"/>
            <w:vAlign w:val="center"/>
          </w:tcPr>
          <w:p w14:paraId="536EBCD7" w14:textId="77777777" w:rsidR="009E324C" w:rsidRPr="009C54AE" w:rsidRDefault="009E324C" w:rsidP="003E4B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A4F6822" w14:textId="77777777" w:rsidR="009E324C" w:rsidRPr="00750329" w:rsidRDefault="009E324C" w:rsidP="003E4B4F">
            <w:pPr>
              <w:pStyle w:val="Podpunkty"/>
              <w:spacing w:before="40" w:after="40"/>
              <w:ind w:left="0"/>
              <w:jc w:val="left"/>
              <w:rPr>
                <w:sz w:val="20"/>
              </w:rPr>
            </w:pPr>
            <w:r w:rsidRPr="00750329">
              <w:rPr>
                <w:sz w:val="20"/>
              </w:rPr>
              <w:t xml:space="preserve">Przedstawienie podstawowej terminologii stosowanej w </w:t>
            </w:r>
            <w:r>
              <w:rPr>
                <w:sz w:val="20"/>
              </w:rPr>
              <w:t>badaniach z dziedziny estetyki</w:t>
            </w:r>
          </w:p>
        </w:tc>
      </w:tr>
      <w:tr w:rsidR="009E324C" w:rsidRPr="009C54AE" w14:paraId="369EC974" w14:textId="77777777" w:rsidTr="003E4B4F">
        <w:tc>
          <w:tcPr>
            <w:tcW w:w="851" w:type="dxa"/>
            <w:vAlign w:val="center"/>
          </w:tcPr>
          <w:p w14:paraId="3D773B03" w14:textId="77777777" w:rsidR="009E324C" w:rsidRPr="009C54AE" w:rsidRDefault="009E324C" w:rsidP="003E4B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221FBCE8" w14:textId="77777777" w:rsidR="009E324C" w:rsidRPr="00750329" w:rsidRDefault="009E324C" w:rsidP="003E4B4F">
            <w:pPr>
              <w:pStyle w:val="Podpunkty"/>
              <w:spacing w:before="40" w:after="40"/>
              <w:ind w:left="0"/>
              <w:jc w:val="left"/>
              <w:rPr>
                <w:sz w:val="20"/>
              </w:rPr>
            </w:pPr>
            <w:r w:rsidRPr="00750329">
              <w:rPr>
                <w:sz w:val="20"/>
              </w:rPr>
              <w:t>Zaprezentowanie podstawowych dziedzin bada</w:t>
            </w:r>
            <w:r>
              <w:rPr>
                <w:sz w:val="20"/>
              </w:rPr>
              <w:t>ń estetyki</w:t>
            </w:r>
          </w:p>
        </w:tc>
      </w:tr>
      <w:tr w:rsidR="009E324C" w:rsidRPr="009C54AE" w14:paraId="5BC46DCC" w14:textId="77777777" w:rsidTr="003E4B4F">
        <w:tc>
          <w:tcPr>
            <w:tcW w:w="851" w:type="dxa"/>
            <w:vAlign w:val="center"/>
          </w:tcPr>
          <w:p w14:paraId="04A33153" w14:textId="77777777" w:rsidR="009E324C" w:rsidRPr="009C54AE" w:rsidRDefault="009E324C" w:rsidP="003E4B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03A7E9E3" w14:textId="77777777" w:rsidR="009E324C" w:rsidRPr="00750329" w:rsidRDefault="009E324C" w:rsidP="003E4B4F">
            <w:pPr>
              <w:pStyle w:val="Podpunkty"/>
              <w:spacing w:before="40" w:after="40"/>
              <w:ind w:left="0"/>
              <w:jc w:val="left"/>
              <w:rPr>
                <w:sz w:val="20"/>
              </w:rPr>
            </w:pPr>
            <w:r w:rsidRPr="00750329">
              <w:rPr>
                <w:sz w:val="20"/>
              </w:rPr>
              <w:t xml:space="preserve">Przybliżenie studentom charakterystycznego dla </w:t>
            </w:r>
            <w:r>
              <w:rPr>
                <w:sz w:val="20"/>
              </w:rPr>
              <w:t>estetyki sposobu analizy rzeczywistości</w:t>
            </w:r>
          </w:p>
        </w:tc>
      </w:tr>
      <w:tr w:rsidR="009E324C" w:rsidRPr="009C54AE" w14:paraId="5654D1EE" w14:textId="77777777" w:rsidTr="003E4B4F">
        <w:tc>
          <w:tcPr>
            <w:tcW w:w="851" w:type="dxa"/>
            <w:vAlign w:val="center"/>
          </w:tcPr>
          <w:p w14:paraId="19B51E21" w14:textId="77777777" w:rsidR="009E324C" w:rsidRPr="009C54AE" w:rsidRDefault="009E324C" w:rsidP="003E4B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5451847F" w14:textId="77777777" w:rsidR="009E324C" w:rsidRPr="00750329" w:rsidRDefault="009E324C" w:rsidP="003E4B4F">
            <w:pPr>
              <w:pStyle w:val="Podpunkty"/>
              <w:spacing w:before="40" w:after="40"/>
              <w:ind w:left="0"/>
              <w:jc w:val="left"/>
              <w:rPr>
                <w:sz w:val="20"/>
              </w:rPr>
            </w:pPr>
            <w:r w:rsidRPr="00750329">
              <w:rPr>
                <w:sz w:val="20"/>
              </w:rPr>
              <w:t xml:space="preserve">Rozwinięcie postaw empatii i rozumienia w stosunku do odmiennych </w:t>
            </w:r>
            <w:r>
              <w:rPr>
                <w:sz w:val="20"/>
              </w:rPr>
              <w:t>preferencji estetycznych</w:t>
            </w:r>
          </w:p>
        </w:tc>
      </w:tr>
      <w:tr w:rsidR="009E324C" w:rsidRPr="009C54AE" w14:paraId="2FF5CE89" w14:textId="77777777" w:rsidTr="003E4B4F">
        <w:tc>
          <w:tcPr>
            <w:tcW w:w="851" w:type="dxa"/>
            <w:vAlign w:val="center"/>
          </w:tcPr>
          <w:p w14:paraId="0F06707B" w14:textId="77777777" w:rsidR="009E324C" w:rsidRPr="009C54AE" w:rsidRDefault="009E324C" w:rsidP="003E4B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C8</w:t>
            </w:r>
          </w:p>
        </w:tc>
        <w:tc>
          <w:tcPr>
            <w:tcW w:w="8819" w:type="dxa"/>
            <w:vAlign w:val="center"/>
          </w:tcPr>
          <w:p w14:paraId="0515CA12" w14:textId="77777777" w:rsidR="009E324C" w:rsidRPr="00750329" w:rsidRDefault="009E324C" w:rsidP="003E4B4F">
            <w:pPr>
              <w:pStyle w:val="Podpunkty"/>
              <w:spacing w:before="40" w:after="40"/>
              <w:ind w:left="0"/>
              <w:jc w:val="left"/>
              <w:rPr>
                <w:sz w:val="20"/>
              </w:rPr>
            </w:pPr>
            <w:r w:rsidRPr="00750329">
              <w:rPr>
                <w:sz w:val="20"/>
              </w:rPr>
              <w:t xml:space="preserve">Zapoznanie studentów z wybranymi </w:t>
            </w:r>
            <w:r>
              <w:rPr>
                <w:sz w:val="20"/>
              </w:rPr>
              <w:t>pracami estetyków</w:t>
            </w:r>
          </w:p>
        </w:tc>
      </w:tr>
    </w:tbl>
    <w:p w14:paraId="040127E1" w14:textId="77777777" w:rsidR="009E324C" w:rsidRPr="009C54AE" w:rsidRDefault="009E324C" w:rsidP="009E324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B638881" w14:textId="77777777" w:rsidR="009E324C" w:rsidRPr="009C54AE" w:rsidRDefault="009E324C" w:rsidP="009E324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74788551" w14:textId="77777777" w:rsidR="009E324C" w:rsidRPr="009C54AE" w:rsidRDefault="009E324C" w:rsidP="009E324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9E324C" w:rsidRPr="009C54AE" w14:paraId="26B369D4" w14:textId="77777777" w:rsidTr="003E4B4F">
        <w:tc>
          <w:tcPr>
            <w:tcW w:w="1701" w:type="dxa"/>
            <w:vAlign w:val="center"/>
          </w:tcPr>
          <w:p w14:paraId="4E9F6711" w14:textId="77777777" w:rsidR="009E324C" w:rsidRPr="009C54AE" w:rsidRDefault="009E324C" w:rsidP="003E4B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441CDB8" w14:textId="77777777" w:rsidR="009E324C" w:rsidRPr="009C54AE" w:rsidRDefault="009E324C" w:rsidP="003E4B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B7DDDD0" w14:textId="77777777" w:rsidR="009E324C" w:rsidRPr="009C54AE" w:rsidRDefault="009E324C" w:rsidP="003E4B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E324C" w:rsidRPr="009C54AE" w14:paraId="02E2FB0C" w14:textId="77777777" w:rsidTr="003E4B4F">
        <w:tc>
          <w:tcPr>
            <w:tcW w:w="1701" w:type="dxa"/>
          </w:tcPr>
          <w:p w14:paraId="4BEFA7D5" w14:textId="77777777" w:rsidR="009E324C" w:rsidRPr="009C54AE" w:rsidRDefault="009E324C" w:rsidP="003E4B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4066A99" w14:textId="77777777" w:rsidR="009E324C" w:rsidRPr="009C54AE" w:rsidRDefault="009E324C" w:rsidP="003E4B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2E3">
              <w:rPr>
                <w:rFonts w:ascii="Corbel" w:hAnsi="Corbel"/>
                <w:b w:val="0"/>
                <w:bCs/>
                <w:sz w:val="20"/>
                <w:szCs w:val="20"/>
              </w:rPr>
              <w:t>ZNA I ROZUMIE</w:t>
            </w:r>
            <w:r>
              <w:rPr>
                <w:rFonts w:ascii="Corbel" w:hAnsi="Corbel"/>
              </w:rPr>
              <w:t xml:space="preserve"> </w:t>
            </w:r>
            <w:r w:rsidRPr="00CB2B95">
              <w:rPr>
                <w:rFonts w:ascii="Corbel" w:hAnsi="Corbel"/>
              </w:rPr>
              <w:t>w pogłębionym stopniu wybrane fakty, zjawiska, procesy, metody i teorie wyjaśniające złożone zależności, stanowiące wiedzę specjalistyczną; główne tendencje rozwojowe nauk o kulturze i religii, nauk humanistycznych, społecznych oraz wybranej specjalności</w:t>
            </w:r>
          </w:p>
        </w:tc>
        <w:tc>
          <w:tcPr>
            <w:tcW w:w="1873" w:type="dxa"/>
          </w:tcPr>
          <w:p w14:paraId="45344FB7" w14:textId="77777777" w:rsidR="009E324C" w:rsidRPr="009C54AE" w:rsidRDefault="009E324C" w:rsidP="003E4B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1C0A">
              <w:rPr>
                <w:rFonts w:ascii="Corbel" w:hAnsi="Corbel"/>
                <w:szCs w:val="24"/>
              </w:rPr>
              <w:t>K_W01</w:t>
            </w:r>
            <w:r>
              <w:rPr>
                <w:rFonts w:ascii="Corbel" w:hAnsi="Corbel"/>
                <w:szCs w:val="24"/>
              </w:rPr>
              <w:t xml:space="preserve"> </w:t>
            </w:r>
          </w:p>
        </w:tc>
      </w:tr>
      <w:tr w:rsidR="009E324C" w:rsidRPr="009C54AE" w14:paraId="6D17AA6D" w14:textId="77777777" w:rsidTr="003E4B4F">
        <w:tc>
          <w:tcPr>
            <w:tcW w:w="1701" w:type="dxa"/>
          </w:tcPr>
          <w:p w14:paraId="58C5AD7C" w14:textId="77777777" w:rsidR="009E324C" w:rsidRPr="009C54AE" w:rsidRDefault="009E324C" w:rsidP="003E4B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29D5BBF" w14:textId="77777777" w:rsidR="009E324C" w:rsidRPr="00CB2B95" w:rsidRDefault="009E324C" w:rsidP="003E4B4F">
            <w:pPr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</w:rPr>
              <w:t xml:space="preserve">Potrafi </w:t>
            </w:r>
            <w:r w:rsidRPr="00CB2B95">
              <w:rPr>
                <w:rFonts w:ascii="Corbel" w:hAnsi="Corbel"/>
              </w:rPr>
              <w:t>samodzielnie zdobywać i wykorzystywać wiedzę z zakresu nauk o kulturze i religii oraz z wybranej specjalności</w:t>
            </w:r>
          </w:p>
        </w:tc>
        <w:tc>
          <w:tcPr>
            <w:tcW w:w="1873" w:type="dxa"/>
          </w:tcPr>
          <w:p w14:paraId="59D575DE" w14:textId="77777777" w:rsidR="009E324C" w:rsidRPr="009C54AE" w:rsidRDefault="009E324C" w:rsidP="003E4B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1C0A">
              <w:rPr>
                <w:rFonts w:ascii="Corbel" w:hAnsi="Corbel"/>
                <w:szCs w:val="24"/>
              </w:rPr>
              <w:t>K_U01</w:t>
            </w:r>
          </w:p>
        </w:tc>
      </w:tr>
      <w:tr w:rsidR="009E324C" w:rsidRPr="009C54AE" w14:paraId="5FA3A29F" w14:textId="77777777" w:rsidTr="003E4B4F">
        <w:tc>
          <w:tcPr>
            <w:tcW w:w="1701" w:type="dxa"/>
          </w:tcPr>
          <w:p w14:paraId="3FF1FD33" w14:textId="77777777" w:rsidR="009E324C" w:rsidRPr="009C54AE" w:rsidRDefault="009E324C" w:rsidP="003E4B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18B730E" w14:textId="77777777" w:rsidR="009E324C" w:rsidRPr="009C54AE" w:rsidRDefault="009E324C" w:rsidP="003E4B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</w:rPr>
              <w:t xml:space="preserve">Jest gotów do </w:t>
            </w:r>
            <w:r w:rsidRPr="00CB2B95">
              <w:rPr>
                <w:rFonts w:ascii="Corbel" w:hAnsi="Corbel"/>
              </w:rPr>
              <w:t>uznawania, krytycznej oceny i weryfikowania posiadanej i zdobywanej wiedzy w rozwiązywaniu problemów poznawczych i praktycznych oraz zasięgania opinii ekspertów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</w:p>
        </w:tc>
        <w:tc>
          <w:tcPr>
            <w:tcW w:w="1873" w:type="dxa"/>
          </w:tcPr>
          <w:p w14:paraId="1DC9BEA6" w14:textId="77777777" w:rsidR="009E324C" w:rsidRPr="00131C0A" w:rsidRDefault="009E324C" w:rsidP="003E4B4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31C0A">
              <w:rPr>
                <w:rFonts w:ascii="Corbel" w:hAnsi="Corbel"/>
                <w:szCs w:val="24"/>
              </w:rPr>
              <w:t>K_U05</w:t>
            </w:r>
          </w:p>
        </w:tc>
      </w:tr>
      <w:tr w:rsidR="009E324C" w:rsidRPr="009C54AE" w14:paraId="72E79885" w14:textId="77777777" w:rsidTr="003E4B4F">
        <w:tc>
          <w:tcPr>
            <w:tcW w:w="1701" w:type="dxa"/>
          </w:tcPr>
          <w:p w14:paraId="23A29012" w14:textId="77777777" w:rsidR="009E324C" w:rsidRPr="009C54AE" w:rsidRDefault="009E324C" w:rsidP="003E4B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E7DC201" w14:textId="77777777" w:rsidR="009E324C" w:rsidRPr="00CB2B95" w:rsidRDefault="009E324C" w:rsidP="003E4B4F">
            <w:pPr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Jest gotów do </w:t>
            </w:r>
            <w:r w:rsidRPr="00CB2B95">
              <w:rPr>
                <w:rFonts w:ascii="Corbel" w:hAnsi="Corbel"/>
                <w:sz w:val="20"/>
                <w:szCs w:val="20"/>
              </w:rPr>
              <w:t>rozwijania i przestrzegania zasad etyki zawodowej oraz rozwijania dorobku zawodu w pracy kulturoznawcy</w:t>
            </w:r>
          </w:p>
        </w:tc>
        <w:tc>
          <w:tcPr>
            <w:tcW w:w="1873" w:type="dxa"/>
          </w:tcPr>
          <w:p w14:paraId="2988746F" w14:textId="77777777" w:rsidR="009E324C" w:rsidRPr="00131C0A" w:rsidRDefault="009E324C" w:rsidP="003E4B4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31C0A">
              <w:rPr>
                <w:rFonts w:ascii="Corbel" w:hAnsi="Corbel"/>
                <w:szCs w:val="24"/>
              </w:rPr>
              <w:t>K_K01</w:t>
            </w:r>
          </w:p>
        </w:tc>
      </w:tr>
      <w:tr w:rsidR="009E324C" w:rsidRPr="009C54AE" w14:paraId="07092781" w14:textId="77777777" w:rsidTr="003E4B4F">
        <w:tc>
          <w:tcPr>
            <w:tcW w:w="1701" w:type="dxa"/>
          </w:tcPr>
          <w:p w14:paraId="39D30A1F" w14:textId="77777777" w:rsidR="009E324C" w:rsidRPr="009C54AE" w:rsidRDefault="009E324C" w:rsidP="003E4B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0381F00" w14:textId="77777777" w:rsidR="009E324C" w:rsidRPr="009C54AE" w:rsidRDefault="009E324C" w:rsidP="003E4B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340A37BD" w14:textId="77777777" w:rsidR="009E324C" w:rsidRPr="00131C0A" w:rsidRDefault="009E324C" w:rsidP="003E4B4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31C0A">
              <w:rPr>
                <w:rFonts w:ascii="Corbel" w:hAnsi="Corbel"/>
                <w:szCs w:val="24"/>
              </w:rPr>
              <w:t>K_K04</w:t>
            </w:r>
          </w:p>
        </w:tc>
      </w:tr>
    </w:tbl>
    <w:p w14:paraId="053D2B2D" w14:textId="77777777" w:rsidR="009E324C" w:rsidRPr="009C54AE" w:rsidRDefault="009E324C" w:rsidP="009E324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AE1060" w14:textId="77777777" w:rsidR="009E324C" w:rsidRPr="009C54AE" w:rsidRDefault="009E324C" w:rsidP="009E324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2EB7011A" w14:textId="77777777" w:rsidR="009E324C" w:rsidRPr="009C54AE" w:rsidRDefault="009E324C" w:rsidP="009E324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DB20E33" w14:textId="77777777" w:rsidR="009E324C" w:rsidRPr="009C54AE" w:rsidRDefault="009E324C" w:rsidP="009E324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E324C" w:rsidRPr="009C54AE" w14:paraId="514FE3BF" w14:textId="77777777" w:rsidTr="003E4B4F">
        <w:tc>
          <w:tcPr>
            <w:tcW w:w="9639" w:type="dxa"/>
          </w:tcPr>
          <w:p w14:paraId="72D78680" w14:textId="77777777" w:rsidR="009E324C" w:rsidRPr="009C54AE" w:rsidRDefault="009E324C" w:rsidP="003E4B4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324C" w:rsidRPr="009C54AE" w14:paraId="4FA37BCB" w14:textId="77777777" w:rsidTr="003E4B4F">
        <w:tc>
          <w:tcPr>
            <w:tcW w:w="9639" w:type="dxa"/>
          </w:tcPr>
          <w:p w14:paraId="3F55DC34" w14:textId="33B43E78" w:rsidR="009E324C" w:rsidRPr="00E2796F" w:rsidRDefault="009E324C" w:rsidP="00E2796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2796F">
              <w:rPr>
                <w:rFonts w:ascii="Corbel" w:hAnsi="Corbel"/>
                <w:sz w:val="24"/>
                <w:szCs w:val="24"/>
              </w:rPr>
              <w:t>Przedmiot, źródła i metody estetyki</w:t>
            </w:r>
            <w:r w:rsidR="00E2796F" w:rsidRPr="00E2796F">
              <w:rPr>
                <w:rFonts w:ascii="Corbel" w:hAnsi="Corbel"/>
                <w:sz w:val="24"/>
                <w:szCs w:val="24"/>
              </w:rPr>
              <w:t>.</w:t>
            </w:r>
          </w:p>
          <w:p w14:paraId="00E0EAFC" w14:textId="15AF12E2" w:rsidR="00E2796F" w:rsidRPr="00E2796F" w:rsidRDefault="00E2796F" w:rsidP="00E2796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2796F">
              <w:rPr>
                <w:rFonts w:ascii="Corbel" w:hAnsi="Corbel"/>
                <w:sz w:val="24"/>
                <w:szCs w:val="24"/>
              </w:rPr>
              <w:t>Film a inne sztuki.</w:t>
            </w:r>
          </w:p>
        </w:tc>
      </w:tr>
      <w:tr w:rsidR="009E324C" w:rsidRPr="009C54AE" w14:paraId="672F5A00" w14:textId="77777777" w:rsidTr="003E4B4F">
        <w:tc>
          <w:tcPr>
            <w:tcW w:w="9639" w:type="dxa"/>
          </w:tcPr>
          <w:p w14:paraId="4DD10811" w14:textId="49AD72B2" w:rsidR="009E324C" w:rsidRPr="008D3FD8" w:rsidRDefault="009E324C" w:rsidP="00E2796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Prawdzi</w:t>
            </w:r>
            <w:r w:rsidR="00E2796F">
              <w:rPr>
                <w:rFonts w:ascii="Corbel" w:hAnsi="Corbel"/>
                <w:sz w:val="24"/>
                <w:szCs w:val="24"/>
              </w:rPr>
              <w:t>wościowa interpretacja dzieła sztuki filmowej. Świat przedstawiony w filmie.</w:t>
            </w:r>
          </w:p>
        </w:tc>
      </w:tr>
      <w:tr w:rsidR="009E324C" w:rsidRPr="009C54AE" w14:paraId="7B8FF084" w14:textId="77777777" w:rsidTr="003E4B4F">
        <w:tc>
          <w:tcPr>
            <w:tcW w:w="9639" w:type="dxa"/>
          </w:tcPr>
          <w:p w14:paraId="1E9CAC6F" w14:textId="73F69D43" w:rsidR="009E324C" w:rsidRPr="009C54AE" w:rsidRDefault="00E2796F" w:rsidP="00E2796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Dobro i zło w wybranych przykładach dzieł filmowych.</w:t>
            </w:r>
          </w:p>
        </w:tc>
      </w:tr>
      <w:tr w:rsidR="009E324C" w:rsidRPr="009C54AE" w14:paraId="6C13EFBC" w14:textId="77777777" w:rsidTr="003E4B4F">
        <w:tc>
          <w:tcPr>
            <w:tcW w:w="9639" w:type="dxa"/>
          </w:tcPr>
          <w:p w14:paraId="5C0B021F" w14:textId="41C4487A" w:rsidR="009E324C" w:rsidRDefault="009E324C" w:rsidP="00E2796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Problemy oryginaln</w:t>
            </w:r>
            <w:r w:rsidR="00E2796F">
              <w:rPr>
                <w:rFonts w:ascii="Corbel" w:hAnsi="Corbel"/>
                <w:sz w:val="24"/>
                <w:szCs w:val="24"/>
              </w:rPr>
              <w:t xml:space="preserve">ości dzieła filmowego. </w:t>
            </w:r>
          </w:p>
          <w:p w14:paraId="2D5D3701" w14:textId="3B03DAEF" w:rsidR="009E324C" w:rsidRDefault="009E324C" w:rsidP="00E2796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Piękno i brzydota jako kategorie estetyczne – studium wybranych </w:t>
            </w:r>
            <w:r w:rsidR="00E2796F">
              <w:rPr>
                <w:rFonts w:ascii="Corbel" w:hAnsi="Corbel"/>
                <w:sz w:val="24"/>
                <w:szCs w:val="24"/>
              </w:rPr>
              <w:t>dzieł filmowych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E324C" w:rsidRPr="009C54AE" w14:paraId="79B0E381" w14:textId="77777777" w:rsidTr="003E4B4F">
        <w:tc>
          <w:tcPr>
            <w:tcW w:w="9639" w:type="dxa"/>
          </w:tcPr>
          <w:p w14:paraId="53E0FF59" w14:textId="7C3E014A" w:rsidR="009E324C" w:rsidRPr="00E2796F" w:rsidRDefault="009E324C" w:rsidP="00E2796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2796F">
              <w:rPr>
                <w:rFonts w:ascii="Corbel" w:hAnsi="Corbel"/>
                <w:sz w:val="24"/>
                <w:szCs w:val="24"/>
              </w:rPr>
              <w:t xml:space="preserve">Wzniosłość jako kategoria estetyczna na przykładach wybranych dzieł </w:t>
            </w:r>
            <w:r w:rsidR="00E2796F" w:rsidRPr="00E2796F">
              <w:rPr>
                <w:rFonts w:ascii="Corbel" w:hAnsi="Corbel"/>
                <w:sz w:val="24"/>
                <w:szCs w:val="24"/>
              </w:rPr>
              <w:t>filmowych</w:t>
            </w:r>
            <w:r w:rsidRPr="00E2796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E324C" w:rsidRPr="009C54AE" w14:paraId="47DC07AA" w14:textId="77777777" w:rsidTr="003E4B4F">
        <w:tc>
          <w:tcPr>
            <w:tcW w:w="9639" w:type="dxa"/>
          </w:tcPr>
          <w:p w14:paraId="1214B477" w14:textId="46CBFD9C" w:rsidR="009E324C" w:rsidRDefault="009E324C" w:rsidP="00E2796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Kamp, kicz, glamour w </w:t>
            </w:r>
            <w:r w:rsidR="00E2796F">
              <w:rPr>
                <w:rFonts w:ascii="Corbel" w:hAnsi="Corbel"/>
                <w:sz w:val="24"/>
                <w:szCs w:val="24"/>
              </w:rPr>
              <w:t>estetyce filmu.</w:t>
            </w:r>
          </w:p>
          <w:p w14:paraId="1A03AC82" w14:textId="77777777" w:rsidR="009E324C" w:rsidRDefault="00E2796F" w:rsidP="00E2796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Obrazy przeszłości w filmie.</w:t>
            </w:r>
          </w:p>
          <w:p w14:paraId="5BF70F68" w14:textId="77777777" w:rsidR="00E2796F" w:rsidRDefault="00E2796F" w:rsidP="00E2796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Obrazy przyszłości w filmie. Utopie i dystopie.</w:t>
            </w:r>
          </w:p>
          <w:p w14:paraId="3F5C0296" w14:textId="0B2B1B1F" w:rsidR="00797781" w:rsidRPr="00FF07F9" w:rsidRDefault="00797781" w:rsidP="00E2796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Przyszłość filmu.</w:t>
            </w:r>
          </w:p>
        </w:tc>
      </w:tr>
    </w:tbl>
    <w:p w14:paraId="5F1ED00F" w14:textId="77777777" w:rsidR="009E324C" w:rsidRPr="009C54AE" w:rsidRDefault="009E324C" w:rsidP="009E324C">
      <w:pPr>
        <w:spacing w:after="0" w:line="240" w:lineRule="auto"/>
        <w:rPr>
          <w:rFonts w:ascii="Corbel" w:hAnsi="Corbel"/>
          <w:sz w:val="24"/>
          <w:szCs w:val="24"/>
        </w:rPr>
      </w:pPr>
    </w:p>
    <w:p w14:paraId="3C20BE58" w14:textId="77777777" w:rsidR="009E324C" w:rsidRPr="009C54AE" w:rsidRDefault="009E324C" w:rsidP="00E2796F">
      <w:pPr>
        <w:pStyle w:val="Akapitzlist"/>
        <w:numPr>
          <w:ilvl w:val="0"/>
          <w:numId w:val="6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F330937" w14:textId="77777777" w:rsidR="009E324C" w:rsidRPr="009C54AE" w:rsidRDefault="009E324C" w:rsidP="009E324C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E324C" w:rsidRPr="009C54AE" w14:paraId="25D46306" w14:textId="77777777" w:rsidTr="00397B17">
        <w:tc>
          <w:tcPr>
            <w:tcW w:w="9520" w:type="dxa"/>
          </w:tcPr>
          <w:p w14:paraId="73F55540" w14:textId="77777777" w:rsidR="009E324C" w:rsidRPr="009C54AE" w:rsidRDefault="009E324C" w:rsidP="003E4B4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97B17" w:rsidRPr="009C54AE" w14:paraId="56795718" w14:textId="77777777" w:rsidTr="00397B17">
        <w:tc>
          <w:tcPr>
            <w:tcW w:w="9520" w:type="dxa"/>
          </w:tcPr>
          <w:p w14:paraId="5FE7B0DF" w14:textId="357FB7AE" w:rsidR="00397B17" w:rsidRPr="00397B17" w:rsidRDefault="00397B17" w:rsidP="00397B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397B17" w:rsidRPr="009C54AE" w14:paraId="435D0612" w14:textId="77777777" w:rsidTr="00397B17">
        <w:tc>
          <w:tcPr>
            <w:tcW w:w="9520" w:type="dxa"/>
          </w:tcPr>
          <w:p w14:paraId="080F05C5" w14:textId="7FB661FA" w:rsidR="00397B17" w:rsidRPr="00397B17" w:rsidRDefault="00397B17" w:rsidP="00397B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397B17" w:rsidRPr="009C54AE" w14:paraId="4AECA24E" w14:textId="77777777" w:rsidTr="00397B17">
        <w:tc>
          <w:tcPr>
            <w:tcW w:w="9520" w:type="dxa"/>
          </w:tcPr>
          <w:p w14:paraId="62BEC085" w14:textId="12D9C256" w:rsidR="00397B17" w:rsidRPr="00397B17" w:rsidRDefault="00397B17" w:rsidP="00397B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397B17" w:rsidRPr="009C54AE" w14:paraId="7DE7581E" w14:textId="77777777" w:rsidTr="00397B17">
        <w:tc>
          <w:tcPr>
            <w:tcW w:w="9520" w:type="dxa"/>
          </w:tcPr>
          <w:p w14:paraId="731B6B11" w14:textId="4701234D" w:rsidR="00397B17" w:rsidRPr="009C54AE" w:rsidRDefault="00397B17" w:rsidP="00397B1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397B17" w:rsidRPr="009C54AE" w14:paraId="5882EAF3" w14:textId="77777777" w:rsidTr="00397B17">
        <w:tc>
          <w:tcPr>
            <w:tcW w:w="9520" w:type="dxa"/>
          </w:tcPr>
          <w:p w14:paraId="2F2C7B4C" w14:textId="11B41472" w:rsidR="00397B17" w:rsidRDefault="00397B17" w:rsidP="00397B1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397B17" w:rsidRPr="009C54AE" w14:paraId="087DD45B" w14:textId="77777777" w:rsidTr="00397B17">
        <w:tc>
          <w:tcPr>
            <w:tcW w:w="9520" w:type="dxa"/>
          </w:tcPr>
          <w:p w14:paraId="317C4C09" w14:textId="44811A3A" w:rsidR="00397B17" w:rsidRDefault="00397B17" w:rsidP="00397B1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6916450" w14:textId="77777777" w:rsidR="009E324C" w:rsidRPr="009C54AE" w:rsidRDefault="009E324C" w:rsidP="009E324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C23DB6" w14:textId="77777777" w:rsidR="009E324C" w:rsidRPr="009C54AE" w:rsidRDefault="009E324C" w:rsidP="009E324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E5799CE" w14:textId="1E20EAC1" w:rsidR="009E324C" w:rsidRPr="009C54AE" w:rsidRDefault="009E324C" w:rsidP="009E324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problemowy, w razie konieczności metody kształcenia na odległość</w:t>
      </w:r>
    </w:p>
    <w:p w14:paraId="21B42D02" w14:textId="77777777" w:rsidR="009E324C" w:rsidRDefault="009E324C" w:rsidP="009E324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2D8734" w14:textId="77777777" w:rsidR="00DE015B" w:rsidRPr="009C54AE" w:rsidRDefault="00DE015B" w:rsidP="00DE015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67A8B4D3" w14:textId="77777777" w:rsidR="00DE015B" w:rsidRPr="009C54AE" w:rsidRDefault="00DE015B" w:rsidP="00DE015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2DE1D0" w14:textId="77777777" w:rsidR="00DE015B" w:rsidRPr="009C54AE" w:rsidRDefault="00DE015B" w:rsidP="00DE015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513CB643" w14:textId="77777777" w:rsidR="00DE015B" w:rsidRPr="009C54AE" w:rsidRDefault="00DE015B" w:rsidP="00DE015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DE015B" w:rsidRPr="009C54AE" w14:paraId="29171B49" w14:textId="77777777" w:rsidTr="002D593E">
        <w:tc>
          <w:tcPr>
            <w:tcW w:w="1985" w:type="dxa"/>
            <w:vAlign w:val="center"/>
          </w:tcPr>
          <w:p w14:paraId="2129100B" w14:textId="77777777" w:rsidR="00DE015B" w:rsidRPr="009C54AE" w:rsidRDefault="00DE015B" w:rsidP="002D59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F593875" w14:textId="77777777" w:rsidR="00DE015B" w:rsidRPr="009C54AE" w:rsidRDefault="00DE015B" w:rsidP="002D59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CD7BEC3" w14:textId="77777777" w:rsidR="00DE015B" w:rsidRPr="009C54AE" w:rsidRDefault="00DE015B" w:rsidP="002D59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BBE2C02" w14:textId="77777777" w:rsidR="00DE015B" w:rsidRPr="009C54AE" w:rsidRDefault="00DE015B" w:rsidP="002D59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9AB3B85" w14:textId="77777777" w:rsidR="00DE015B" w:rsidRPr="009C54AE" w:rsidRDefault="00DE015B" w:rsidP="002D59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E015B" w:rsidRPr="009C54AE" w14:paraId="1AC35909" w14:textId="77777777" w:rsidTr="002D593E">
        <w:tc>
          <w:tcPr>
            <w:tcW w:w="1985" w:type="dxa"/>
          </w:tcPr>
          <w:p w14:paraId="767E7B4F" w14:textId="77777777" w:rsidR="00DE015B" w:rsidRPr="009C54AE" w:rsidRDefault="00DE015B" w:rsidP="002D59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D4D83F3" w14:textId="77777777" w:rsidR="00DE015B" w:rsidRPr="002B56D0" w:rsidRDefault="00DE015B" w:rsidP="002D59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ustny, aktywny udział z zajęciach</w:t>
            </w:r>
          </w:p>
        </w:tc>
        <w:tc>
          <w:tcPr>
            <w:tcW w:w="2126" w:type="dxa"/>
          </w:tcPr>
          <w:p w14:paraId="51CC0407" w14:textId="77777777" w:rsidR="00DE015B" w:rsidRPr="009C54AE" w:rsidRDefault="00DE015B" w:rsidP="002D59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</w:t>
            </w:r>
          </w:p>
        </w:tc>
      </w:tr>
      <w:tr w:rsidR="00DE015B" w:rsidRPr="009C54AE" w14:paraId="491F6210" w14:textId="77777777" w:rsidTr="002D593E">
        <w:tc>
          <w:tcPr>
            <w:tcW w:w="1985" w:type="dxa"/>
          </w:tcPr>
          <w:p w14:paraId="533B759A" w14:textId="77777777" w:rsidR="00DE015B" w:rsidRPr="009C54AE" w:rsidRDefault="00DE015B" w:rsidP="002D59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B1B6BCA" w14:textId="77777777" w:rsidR="00DE015B" w:rsidRPr="009C54AE" w:rsidRDefault="00DE015B" w:rsidP="002D59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semestralna</w:t>
            </w:r>
          </w:p>
        </w:tc>
        <w:tc>
          <w:tcPr>
            <w:tcW w:w="2126" w:type="dxa"/>
          </w:tcPr>
          <w:p w14:paraId="5602EBDD" w14:textId="77777777" w:rsidR="00DE015B" w:rsidRPr="009C54AE" w:rsidRDefault="00DE015B" w:rsidP="002D59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E015B" w:rsidRPr="009C54AE" w14:paraId="2AB323B3" w14:textId="77777777" w:rsidTr="002D593E">
        <w:tc>
          <w:tcPr>
            <w:tcW w:w="1985" w:type="dxa"/>
          </w:tcPr>
          <w:p w14:paraId="5401E56A" w14:textId="77777777" w:rsidR="00DE015B" w:rsidRPr="009C54AE" w:rsidRDefault="00DE015B" w:rsidP="002D59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7CAF909" w14:textId="77777777" w:rsidR="00DE015B" w:rsidRDefault="00DE015B" w:rsidP="002D59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70C0ACD4" w14:textId="77777777" w:rsidR="00DE015B" w:rsidRDefault="00DE015B" w:rsidP="002D59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E015B" w:rsidRPr="009C54AE" w14:paraId="6EAAEE3C" w14:textId="77777777" w:rsidTr="002D593E">
        <w:tc>
          <w:tcPr>
            <w:tcW w:w="1985" w:type="dxa"/>
          </w:tcPr>
          <w:p w14:paraId="356D460C" w14:textId="77777777" w:rsidR="00DE015B" w:rsidRDefault="00DE015B" w:rsidP="002D59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C2500CB" w14:textId="77777777" w:rsidR="00DE015B" w:rsidRDefault="00DE015B" w:rsidP="002D59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aktywny udział z zajęciach</w:t>
            </w:r>
          </w:p>
        </w:tc>
        <w:tc>
          <w:tcPr>
            <w:tcW w:w="2126" w:type="dxa"/>
          </w:tcPr>
          <w:p w14:paraId="729C3BB1" w14:textId="77777777" w:rsidR="00DE015B" w:rsidRDefault="00DE015B" w:rsidP="002D59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E015B" w:rsidRPr="009C54AE" w14:paraId="3D3B1385" w14:textId="77777777" w:rsidTr="002D593E">
        <w:tc>
          <w:tcPr>
            <w:tcW w:w="1985" w:type="dxa"/>
          </w:tcPr>
          <w:p w14:paraId="2E82543B" w14:textId="77777777" w:rsidR="00DE015B" w:rsidRDefault="00DE015B" w:rsidP="002D59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58E62C94" w14:textId="77777777" w:rsidR="00DE015B" w:rsidRDefault="00DE015B" w:rsidP="002D59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aktywny udział z zajęciach</w:t>
            </w:r>
          </w:p>
        </w:tc>
        <w:tc>
          <w:tcPr>
            <w:tcW w:w="2126" w:type="dxa"/>
          </w:tcPr>
          <w:p w14:paraId="11491F1B" w14:textId="77777777" w:rsidR="00DE015B" w:rsidRDefault="00DE015B" w:rsidP="002D59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1E689E73" w14:textId="77777777" w:rsidR="00DE015B" w:rsidRPr="009C54AE" w:rsidRDefault="00DE015B" w:rsidP="00DE015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93600B" w14:textId="77777777" w:rsidR="00DE015B" w:rsidRPr="009C54AE" w:rsidRDefault="00DE015B" w:rsidP="00DE015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66D85DA9" w14:textId="77777777" w:rsidR="00DE015B" w:rsidRPr="009C54AE" w:rsidRDefault="00DE015B" w:rsidP="00DE015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E015B" w:rsidRPr="009C54AE" w14:paraId="73780661" w14:textId="77777777" w:rsidTr="002D593E">
        <w:tc>
          <w:tcPr>
            <w:tcW w:w="9670" w:type="dxa"/>
          </w:tcPr>
          <w:p w14:paraId="158E0A2B" w14:textId="77777777" w:rsidR="00DE015B" w:rsidRDefault="00DE015B" w:rsidP="002D593E">
            <w:pPr>
              <w:pStyle w:val="Punktygwne"/>
              <w:tabs>
                <w:tab w:val="left" w:pos="709"/>
              </w:tabs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Zaliczenie z ćwiczeń:</w:t>
            </w:r>
          </w:p>
          <w:p w14:paraId="0528CB12" w14:textId="77777777" w:rsidR="00DE015B" w:rsidRDefault="00DE015B" w:rsidP="002D593E">
            <w:pPr>
              <w:pStyle w:val="Punktygwne"/>
              <w:tabs>
                <w:tab w:val="left" w:pos="709"/>
              </w:tabs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- praca semestralna - lista tematów do ustalenia z prowadzącym</w:t>
            </w:r>
          </w:p>
          <w:p w14:paraId="090334E7" w14:textId="77777777" w:rsidR="00DE015B" w:rsidRPr="00210ABC" w:rsidRDefault="00DE015B" w:rsidP="002D593E">
            <w:pPr>
              <w:pStyle w:val="Punktygwne"/>
              <w:spacing w:before="0" w:after="0"/>
              <w:ind w:firstLine="34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 xml:space="preserve">Kryteria oceny pracy: </w:t>
            </w:r>
            <w:r w:rsidRPr="00210ABC">
              <w:rPr>
                <w:rFonts w:ascii="Corbel" w:hAnsi="Corbel"/>
                <w:b w:val="0"/>
                <w:smallCaps w:val="0"/>
                <w:szCs w:val="24"/>
              </w:rPr>
              <w:t>W przypadku oceny formalnej strony pracy pisemnej brane są pod uwagę cechy takie jak np. poprawność formatowania tekstu, poprawność wykonania odnośników  i  wykonania bibliografii (0-10 pkt), zgodność tytułu z zawartością wypowiedzi pisemnej (0-10 pkt), logika wywodu (0-10 pkt). W przypadku oceny zawartości treściowej wypowiedzi bierze się pod uwagę sposób posługiwania się użytymi w tekście pojęciami (0-10 pkt), poprawność budowanych interpretacji, zakres poruszanych problemów (0-10 pkt).</w:t>
            </w:r>
          </w:p>
          <w:p w14:paraId="5B1140B5" w14:textId="77777777" w:rsidR="00DE015B" w:rsidRPr="00210ABC" w:rsidRDefault="00DE015B" w:rsidP="002D59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 xml:space="preserve">Kryteria szczegółowe: 0-25 pkt – 2,0; 26-30 pkt – 3,0;31-35 pkt  – 3,5;36-40 pkt  – 4,0;41-45  pkt– 4,5;46-50 pkt – 5,0   </w:t>
            </w:r>
          </w:p>
          <w:p w14:paraId="3FEC41D6" w14:textId="77777777" w:rsidR="00DE015B" w:rsidRDefault="00DE015B" w:rsidP="002D593E">
            <w:pPr>
              <w:pStyle w:val="Punktygwne"/>
              <w:tabs>
                <w:tab w:val="left" w:pos="709"/>
              </w:tabs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65A67FAA" w14:textId="77777777" w:rsidR="00DE015B" w:rsidRPr="009C54AE" w:rsidRDefault="00DE015B" w:rsidP="002D593E">
            <w:pPr>
              <w:pStyle w:val="Punktygwne"/>
              <w:tabs>
                <w:tab w:val="left" w:pos="709"/>
              </w:tabs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Egzamin ustny – treści wykładów i lektur.</w:t>
            </w:r>
          </w:p>
          <w:p w14:paraId="3F7C7D31" w14:textId="77777777" w:rsidR="00DE015B" w:rsidRPr="009C54AE" w:rsidRDefault="00DE015B" w:rsidP="002D59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Skala ocen: 2,0-5,0.</w:t>
            </w:r>
          </w:p>
          <w:p w14:paraId="25DB91E0" w14:textId="77777777" w:rsidR="00DE015B" w:rsidRPr="009C54AE" w:rsidRDefault="00DE015B" w:rsidP="002D59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770A66A" w14:textId="77777777" w:rsidR="009E324C" w:rsidRPr="009C54AE" w:rsidRDefault="009E324C" w:rsidP="009E324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ACE256" w14:textId="77777777" w:rsidR="009E324C" w:rsidRPr="009C54AE" w:rsidRDefault="009E324C" w:rsidP="009E324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E73CF11" w14:textId="77777777" w:rsidR="009E324C" w:rsidRPr="009C54AE" w:rsidRDefault="009E324C" w:rsidP="009E324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9E324C" w:rsidRPr="009C54AE" w14:paraId="4FE25150" w14:textId="77777777" w:rsidTr="003E4B4F">
        <w:tc>
          <w:tcPr>
            <w:tcW w:w="4962" w:type="dxa"/>
            <w:vAlign w:val="center"/>
          </w:tcPr>
          <w:p w14:paraId="5BDB8023" w14:textId="77777777" w:rsidR="009E324C" w:rsidRPr="009C54AE" w:rsidRDefault="009E324C" w:rsidP="003E4B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ECFAB11" w14:textId="77777777" w:rsidR="009E324C" w:rsidRPr="009C54AE" w:rsidRDefault="009E324C" w:rsidP="003E4B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9E324C" w:rsidRPr="009C54AE" w14:paraId="4C20C8C5" w14:textId="77777777" w:rsidTr="003E4B4F">
        <w:tc>
          <w:tcPr>
            <w:tcW w:w="4962" w:type="dxa"/>
          </w:tcPr>
          <w:p w14:paraId="3856555C" w14:textId="77777777" w:rsidR="009E324C" w:rsidRPr="009C54AE" w:rsidRDefault="009E324C" w:rsidP="003E4B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3158874" w14:textId="183D0157" w:rsidR="009E324C" w:rsidRPr="009C54AE" w:rsidRDefault="00397B17" w:rsidP="003E4B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9E324C" w:rsidRPr="009C54AE" w14:paraId="24513DDF" w14:textId="77777777" w:rsidTr="003E4B4F">
        <w:tc>
          <w:tcPr>
            <w:tcW w:w="4962" w:type="dxa"/>
          </w:tcPr>
          <w:p w14:paraId="20C3065C" w14:textId="77777777" w:rsidR="009E324C" w:rsidRPr="009C54AE" w:rsidRDefault="009E324C" w:rsidP="003E4B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4D7B443" w14:textId="77777777" w:rsidR="009E324C" w:rsidRPr="009C54AE" w:rsidRDefault="009E324C" w:rsidP="003E4B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22B5B10" w14:textId="77777777" w:rsidR="009E324C" w:rsidRPr="009C54AE" w:rsidRDefault="009E324C" w:rsidP="003E4B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9E324C" w:rsidRPr="009C54AE" w14:paraId="00FE4363" w14:textId="77777777" w:rsidTr="003E4B4F">
        <w:tc>
          <w:tcPr>
            <w:tcW w:w="4962" w:type="dxa"/>
          </w:tcPr>
          <w:p w14:paraId="5BBF4B4F" w14:textId="77777777" w:rsidR="009E324C" w:rsidRPr="009C54AE" w:rsidRDefault="009E324C" w:rsidP="003E4B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4B8F17C" w14:textId="77777777" w:rsidR="009E324C" w:rsidRPr="009C54AE" w:rsidRDefault="009E324C" w:rsidP="003E4B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6150F71" w14:textId="36A4CCB4" w:rsidR="009E324C" w:rsidRPr="009C54AE" w:rsidRDefault="00797781" w:rsidP="003E4B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E324C" w:rsidRPr="009C54AE" w14:paraId="50A9E6CB" w14:textId="77777777" w:rsidTr="003E4B4F">
        <w:tc>
          <w:tcPr>
            <w:tcW w:w="4962" w:type="dxa"/>
          </w:tcPr>
          <w:p w14:paraId="356BDE91" w14:textId="77777777" w:rsidR="009E324C" w:rsidRPr="009C54AE" w:rsidRDefault="009E324C" w:rsidP="003E4B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64643F6" w14:textId="21E10C2C" w:rsidR="009E324C" w:rsidRPr="009C54AE" w:rsidRDefault="00397B17" w:rsidP="003E4B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9E324C" w:rsidRPr="009C54AE" w14:paraId="2F7B1FFB" w14:textId="77777777" w:rsidTr="003E4B4F">
        <w:tc>
          <w:tcPr>
            <w:tcW w:w="4962" w:type="dxa"/>
          </w:tcPr>
          <w:p w14:paraId="2107DCF4" w14:textId="77777777" w:rsidR="009E324C" w:rsidRPr="009C54AE" w:rsidRDefault="009E324C" w:rsidP="003E4B4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5B44300" w14:textId="0BC4C2DC" w:rsidR="009E324C" w:rsidRPr="009C54AE" w:rsidRDefault="00797781" w:rsidP="003E4B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186B6E1" w14:textId="77777777" w:rsidR="009E324C" w:rsidRPr="009C54AE" w:rsidRDefault="009E324C" w:rsidP="009E324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8228F48" w14:textId="77777777" w:rsidR="009E324C" w:rsidRPr="009C54AE" w:rsidRDefault="009E324C" w:rsidP="009E324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DFAA2D" w14:textId="77777777" w:rsidR="009E324C" w:rsidRPr="009C54AE" w:rsidRDefault="009E324C" w:rsidP="009E324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4F906533" w14:textId="77777777" w:rsidR="009E324C" w:rsidRPr="009C54AE" w:rsidRDefault="009E324C" w:rsidP="009E324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E324C" w:rsidRPr="009C54AE" w14:paraId="01636048" w14:textId="77777777" w:rsidTr="003E4B4F">
        <w:trPr>
          <w:trHeight w:val="397"/>
        </w:trPr>
        <w:tc>
          <w:tcPr>
            <w:tcW w:w="3544" w:type="dxa"/>
          </w:tcPr>
          <w:p w14:paraId="7187423F" w14:textId="77777777" w:rsidR="009E324C" w:rsidRPr="009C54AE" w:rsidRDefault="009E324C" w:rsidP="003E4B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D055A3A" w14:textId="77777777" w:rsidR="009E324C" w:rsidRPr="009C54AE" w:rsidRDefault="009E324C" w:rsidP="003E4B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E324C" w:rsidRPr="009C54AE" w14:paraId="07B8C937" w14:textId="77777777" w:rsidTr="003E4B4F">
        <w:trPr>
          <w:trHeight w:val="397"/>
        </w:trPr>
        <w:tc>
          <w:tcPr>
            <w:tcW w:w="3544" w:type="dxa"/>
          </w:tcPr>
          <w:p w14:paraId="5C714B59" w14:textId="77777777" w:rsidR="009E324C" w:rsidRPr="009C54AE" w:rsidRDefault="009E324C" w:rsidP="003E4B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1648116" w14:textId="77777777" w:rsidR="009E324C" w:rsidRPr="009C54AE" w:rsidRDefault="009E324C" w:rsidP="003E4B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70BFA81" w14:textId="77777777" w:rsidR="009E324C" w:rsidRPr="009C54AE" w:rsidRDefault="009E324C" w:rsidP="009E324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95FCB3" w14:textId="77777777" w:rsidR="009E324C" w:rsidRPr="009C54AE" w:rsidRDefault="009E324C" w:rsidP="009E324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720C01F1" w14:textId="77777777" w:rsidR="009E324C" w:rsidRPr="009C54AE" w:rsidRDefault="009E324C" w:rsidP="009E324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E324C" w:rsidRPr="00395C21" w14:paraId="5664C5C7" w14:textId="77777777" w:rsidTr="003E4B4F">
        <w:trPr>
          <w:trHeight w:val="397"/>
        </w:trPr>
        <w:tc>
          <w:tcPr>
            <w:tcW w:w="7513" w:type="dxa"/>
          </w:tcPr>
          <w:p w14:paraId="51B36D1E" w14:textId="1D08AC0D" w:rsidR="009E324C" w:rsidRDefault="009E324C" w:rsidP="003E4B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262D560" w14:textId="1FD74A0C" w:rsidR="00305163" w:rsidRDefault="00305163" w:rsidP="003051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G. Deleuze, </w:t>
            </w:r>
            <w:r w:rsidR="00E27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Kino, Gdańsk 2009</w:t>
            </w:r>
          </w:p>
          <w:p w14:paraId="44A08271" w14:textId="7D564F81" w:rsidR="00305163" w:rsidRDefault="00305163" w:rsidP="003051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Kracauer, Teoria filmu,</w:t>
            </w:r>
            <w:r w:rsidR="00E27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Gdańsk 2011</w:t>
            </w:r>
          </w:p>
          <w:p w14:paraId="70BD1F33" w14:textId="61076179" w:rsidR="00305163" w:rsidRDefault="00E2796F" w:rsidP="003051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N. Carroll, </w:t>
            </w:r>
            <w:r w:rsidR="003051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Filozofia horroru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2015</w:t>
            </w:r>
          </w:p>
          <w:p w14:paraId="6B6DF2EF" w14:textId="77777777" w:rsidR="009E324C" w:rsidRDefault="009E324C" w:rsidP="003E4B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W. Tatarkiewicz, Historia estetyki, t.1-3, Warszawa 1990</w:t>
            </w:r>
          </w:p>
          <w:p w14:paraId="740DAF43" w14:textId="77777777" w:rsidR="009E324C" w:rsidRDefault="009E324C" w:rsidP="003E4B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U. Eco, Historia piękna, Poznań 2004</w:t>
            </w:r>
          </w:p>
          <w:p w14:paraId="4C0981AB" w14:textId="77777777" w:rsidR="009E324C" w:rsidRDefault="009E324C" w:rsidP="003E4B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U. Eco, Historia brzydoty, Poznań 2002</w:t>
            </w:r>
          </w:p>
          <w:p w14:paraId="23C05F5B" w14:textId="77777777" w:rsidR="009E324C" w:rsidRDefault="009E324C" w:rsidP="003E4B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W. Tatarkiewicz, Dzieje sześciu pojęć, Warszawa 1998</w:t>
            </w:r>
          </w:p>
          <w:p w14:paraId="2616DE8E" w14:textId="77777777" w:rsidR="009E324C" w:rsidRPr="002F0AD2" w:rsidRDefault="009E324C" w:rsidP="003E4B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B. Dziemidok, Wybrane kontrowersje estetyki współczesnej, Warszawa 2002</w:t>
            </w:r>
          </w:p>
        </w:tc>
      </w:tr>
      <w:tr w:rsidR="009E324C" w:rsidRPr="009C54AE" w14:paraId="78DEB59F" w14:textId="77777777" w:rsidTr="003E4B4F">
        <w:trPr>
          <w:trHeight w:val="397"/>
        </w:trPr>
        <w:tc>
          <w:tcPr>
            <w:tcW w:w="7513" w:type="dxa"/>
          </w:tcPr>
          <w:p w14:paraId="7304351D" w14:textId="77777777" w:rsidR="009E324C" w:rsidRDefault="009E324C" w:rsidP="003E4B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37680DE" w14:textId="77777777" w:rsidR="009E324C" w:rsidRDefault="009E324C" w:rsidP="003E4B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wymagane na egzaminie</w:t>
            </w:r>
          </w:p>
          <w:p w14:paraId="7F28576F" w14:textId="43EEC4A0" w:rsidR="009E324C" w:rsidRDefault="009E324C" w:rsidP="00E279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Gołaszewska, Estetyka sześciu zmysłów, Warszawa 2002</w:t>
            </w:r>
          </w:p>
          <w:p w14:paraId="49AF4B03" w14:textId="77777777" w:rsidR="009E324C" w:rsidRDefault="009E324C" w:rsidP="003E4B4F">
            <w:pPr>
              <w:pStyle w:val="Punktygwne"/>
              <w:spacing w:before="0" w:after="0"/>
              <w:ind w:left="29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dodatkowa</w:t>
            </w:r>
          </w:p>
          <w:p w14:paraId="64DD9E82" w14:textId="77777777" w:rsidR="009E324C" w:rsidRDefault="009E324C" w:rsidP="003E4B4F">
            <w:pPr>
              <w:pStyle w:val="Punktygwne"/>
              <w:spacing w:before="0" w:after="0"/>
              <w:ind w:left="29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S. Reynolds, Retromania, Poznań 2018</w:t>
            </w:r>
          </w:p>
          <w:p w14:paraId="2516DB10" w14:textId="77777777" w:rsidR="009E324C" w:rsidRPr="009C54AE" w:rsidRDefault="009E324C" w:rsidP="003E4B4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12EA998A" w14:textId="77777777" w:rsidR="009E324C" w:rsidRPr="009C54AE" w:rsidRDefault="009E324C" w:rsidP="009E324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10F183" w14:textId="77777777" w:rsidR="009E324C" w:rsidRPr="009C54AE" w:rsidRDefault="009E324C" w:rsidP="009E324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0E1924" w14:textId="77777777" w:rsidR="009E324C" w:rsidRPr="009C54AE" w:rsidRDefault="009E324C" w:rsidP="009E324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DE738CC" w14:textId="77777777" w:rsidR="009E324C" w:rsidRPr="00E960BB" w:rsidRDefault="009E324C" w:rsidP="009E324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lastRenderedPageBreak/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7EB03CC0" w14:textId="77777777" w:rsidR="009E324C" w:rsidRPr="009C54AE" w:rsidRDefault="009E324C" w:rsidP="00301253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14:paraId="128A31E6" w14:textId="336E0288" w:rsidR="00301253" w:rsidRPr="009C54AE" w:rsidRDefault="00301253" w:rsidP="00F3596E">
      <w:pPr>
        <w:spacing w:line="240" w:lineRule="auto"/>
        <w:jc w:val="right"/>
        <w:rPr>
          <w:rFonts w:ascii="Corbel" w:hAnsi="Corbel"/>
          <w:szCs w:val="24"/>
        </w:rPr>
      </w:pPr>
      <w:r>
        <w:rPr>
          <w:rFonts w:ascii="Times New Roman" w:hAnsi="Times New Roman"/>
          <w:b/>
          <w:bCs/>
        </w:rPr>
        <w:tab/>
      </w:r>
    </w:p>
    <w:p w14:paraId="6666CAED" w14:textId="53426698" w:rsidR="0085747A" w:rsidRPr="00E4201C" w:rsidRDefault="0085747A" w:rsidP="00E4201C"/>
    <w:sectPr w:rsidR="0085747A" w:rsidRPr="00E4201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1948A" w14:textId="77777777" w:rsidR="007F3952" w:rsidRDefault="007F3952" w:rsidP="00C16ABF">
      <w:pPr>
        <w:spacing w:after="0" w:line="240" w:lineRule="auto"/>
      </w:pPr>
      <w:r>
        <w:separator/>
      </w:r>
    </w:p>
  </w:endnote>
  <w:endnote w:type="continuationSeparator" w:id="0">
    <w:p w14:paraId="18298A93" w14:textId="77777777" w:rsidR="007F3952" w:rsidRDefault="007F395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911EEA" w14:textId="77777777" w:rsidR="007F3952" w:rsidRDefault="007F3952" w:rsidP="00C16ABF">
      <w:pPr>
        <w:spacing w:after="0" w:line="240" w:lineRule="auto"/>
      </w:pPr>
      <w:r>
        <w:separator/>
      </w:r>
    </w:p>
  </w:footnote>
  <w:footnote w:type="continuationSeparator" w:id="0">
    <w:p w14:paraId="0390A73A" w14:textId="77777777" w:rsidR="007F3952" w:rsidRDefault="007F3952" w:rsidP="00C16ABF">
      <w:pPr>
        <w:spacing w:after="0" w:line="240" w:lineRule="auto"/>
      </w:pPr>
      <w:r>
        <w:continuationSeparator/>
      </w:r>
    </w:p>
  </w:footnote>
  <w:footnote w:id="1">
    <w:p w14:paraId="4A7A9EDC" w14:textId="77777777" w:rsidR="009E324C" w:rsidRDefault="009E324C" w:rsidP="009E324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CC7195"/>
    <w:multiLevelType w:val="hybridMultilevel"/>
    <w:tmpl w:val="EB2CBF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B02B8"/>
    <w:multiLevelType w:val="hybridMultilevel"/>
    <w:tmpl w:val="C492A6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A5368C"/>
    <w:multiLevelType w:val="hybridMultilevel"/>
    <w:tmpl w:val="09CE7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784CB5"/>
    <w:multiLevelType w:val="hybridMultilevel"/>
    <w:tmpl w:val="FD4002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D20782"/>
    <w:multiLevelType w:val="hybridMultilevel"/>
    <w:tmpl w:val="F22626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2030"/>
    <w:rsid w:val="000742DC"/>
    <w:rsid w:val="00084C12"/>
    <w:rsid w:val="000938DB"/>
    <w:rsid w:val="0009462C"/>
    <w:rsid w:val="00094B12"/>
    <w:rsid w:val="00096C46"/>
    <w:rsid w:val="000A06C2"/>
    <w:rsid w:val="000A296F"/>
    <w:rsid w:val="000A2A28"/>
    <w:rsid w:val="000B192D"/>
    <w:rsid w:val="000B28EE"/>
    <w:rsid w:val="000B3E37"/>
    <w:rsid w:val="000D04B0"/>
    <w:rsid w:val="000F1C57"/>
    <w:rsid w:val="000F1E69"/>
    <w:rsid w:val="000F5615"/>
    <w:rsid w:val="0010489C"/>
    <w:rsid w:val="00111AD8"/>
    <w:rsid w:val="00123B53"/>
    <w:rsid w:val="00124BFF"/>
    <w:rsid w:val="0012560E"/>
    <w:rsid w:val="00127108"/>
    <w:rsid w:val="00134B13"/>
    <w:rsid w:val="001354E8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0748"/>
    <w:rsid w:val="00281FF2"/>
    <w:rsid w:val="002857DE"/>
    <w:rsid w:val="00291567"/>
    <w:rsid w:val="002A22BF"/>
    <w:rsid w:val="002A2389"/>
    <w:rsid w:val="002A671D"/>
    <w:rsid w:val="002B4D55"/>
    <w:rsid w:val="002B56D0"/>
    <w:rsid w:val="002B5EA0"/>
    <w:rsid w:val="002B6119"/>
    <w:rsid w:val="002C1F06"/>
    <w:rsid w:val="002D3375"/>
    <w:rsid w:val="002D73D4"/>
    <w:rsid w:val="002E5B61"/>
    <w:rsid w:val="002F02A3"/>
    <w:rsid w:val="002F0AD2"/>
    <w:rsid w:val="002F0E47"/>
    <w:rsid w:val="002F4ABE"/>
    <w:rsid w:val="00301253"/>
    <w:rsid w:val="003018BA"/>
    <w:rsid w:val="0030395F"/>
    <w:rsid w:val="00305163"/>
    <w:rsid w:val="00305C92"/>
    <w:rsid w:val="003061A4"/>
    <w:rsid w:val="003151C5"/>
    <w:rsid w:val="00323412"/>
    <w:rsid w:val="003343CF"/>
    <w:rsid w:val="00346FE9"/>
    <w:rsid w:val="0034759A"/>
    <w:rsid w:val="003503F6"/>
    <w:rsid w:val="003530DD"/>
    <w:rsid w:val="00363F78"/>
    <w:rsid w:val="0036536D"/>
    <w:rsid w:val="00387571"/>
    <w:rsid w:val="00395C21"/>
    <w:rsid w:val="00397B17"/>
    <w:rsid w:val="003A0A5B"/>
    <w:rsid w:val="003A1176"/>
    <w:rsid w:val="003C0BAE"/>
    <w:rsid w:val="003D18A9"/>
    <w:rsid w:val="003D6CE2"/>
    <w:rsid w:val="003D746B"/>
    <w:rsid w:val="003E1941"/>
    <w:rsid w:val="003E2FE6"/>
    <w:rsid w:val="003E49D5"/>
    <w:rsid w:val="003F38C0"/>
    <w:rsid w:val="00414E3C"/>
    <w:rsid w:val="0042244A"/>
    <w:rsid w:val="0042745A"/>
    <w:rsid w:val="00431162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039"/>
    <w:rsid w:val="004A4D1F"/>
    <w:rsid w:val="004D5282"/>
    <w:rsid w:val="004F1551"/>
    <w:rsid w:val="004F55A3"/>
    <w:rsid w:val="0050496F"/>
    <w:rsid w:val="00513B6F"/>
    <w:rsid w:val="00517C63"/>
    <w:rsid w:val="0053568C"/>
    <w:rsid w:val="005363C4"/>
    <w:rsid w:val="00536BDE"/>
    <w:rsid w:val="0054111D"/>
    <w:rsid w:val="00543ACC"/>
    <w:rsid w:val="00551AD0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3B81"/>
    <w:rsid w:val="0061029B"/>
    <w:rsid w:val="00617230"/>
    <w:rsid w:val="00621CE1"/>
    <w:rsid w:val="00627FC9"/>
    <w:rsid w:val="00642326"/>
    <w:rsid w:val="00644DB4"/>
    <w:rsid w:val="00647FA8"/>
    <w:rsid w:val="00650C5F"/>
    <w:rsid w:val="00654934"/>
    <w:rsid w:val="00661C26"/>
    <w:rsid w:val="006620D9"/>
    <w:rsid w:val="00671958"/>
    <w:rsid w:val="00675843"/>
    <w:rsid w:val="006817E5"/>
    <w:rsid w:val="0069355F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238F"/>
    <w:rsid w:val="00724677"/>
    <w:rsid w:val="007248E9"/>
    <w:rsid w:val="00725459"/>
    <w:rsid w:val="007327BD"/>
    <w:rsid w:val="00734608"/>
    <w:rsid w:val="00745302"/>
    <w:rsid w:val="007461D6"/>
    <w:rsid w:val="00746EC8"/>
    <w:rsid w:val="00752AB2"/>
    <w:rsid w:val="00763BF1"/>
    <w:rsid w:val="00766FD4"/>
    <w:rsid w:val="0078168C"/>
    <w:rsid w:val="00787C2A"/>
    <w:rsid w:val="00790E27"/>
    <w:rsid w:val="00797781"/>
    <w:rsid w:val="007A4022"/>
    <w:rsid w:val="007A6E6E"/>
    <w:rsid w:val="007B5982"/>
    <w:rsid w:val="007C308C"/>
    <w:rsid w:val="007C3299"/>
    <w:rsid w:val="007C3BCC"/>
    <w:rsid w:val="007C4546"/>
    <w:rsid w:val="007D6E56"/>
    <w:rsid w:val="007F1652"/>
    <w:rsid w:val="007F3952"/>
    <w:rsid w:val="007F4155"/>
    <w:rsid w:val="0081554D"/>
    <w:rsid w:val="0081707E"/>
    <w:rsid w:val="008207E3"/>
    <w:rsid w:val="00827BB2"/>
    <w:rsid w:val="008449B3"/>
    <w:rsid w:val="0085747A"/>
    <w:rsid w:val="00884922"/>
    <w:rsid w:val="00885F64"/>
    <w:rsid w:val="008917F9"/>
    <w:rsid w:val="008A45F7"/>
    <w:rsid w:val="008B6BA1"/>
    <w:rsid w:val="008C0CC0"/>
    <w:rsid w:val="008C19A9"/>
    <w:rsid w:val="008C379D"/>
    <w:rsid w:val="008C5147"/>
    <w:rsid w:val="008C5359"/>
    <w:rsid w:val="008C5363"/>
    <w:rsid w:val="008D3DFB"/>
    <w:rsid w:val="008D3FD8"/>
    <w:rsid w:val="008E64F4"/>
    <w:rsid w:val="008F12C9"/>
    <w:rsid w:val="008F6E29"/>
    <w:rsid w:val="00905A41"/>
    <w:rsid w:val="00914FD5"/>
    <w:rsid w:val="00916188"/>
    <w:rsid w:val="00923434"/>
    <w:rsid w:val="00923D7D"/>
    <w:rsid w:val="009508DF"/>
    <w:rsid w:val="00950DAC"/>
    <w:rsid w:val="00954A07"/>
    <w:rsid w:val="0095646A"/>
    <w:rsid w:val="00997F14"/>
    <w:rsid w:val="009A78D9"/>
    <w:rsid w:val="009C1331"/>
    <w:rsid w:val="009C3E31"/>
    <w:rsid w:val="009C54AE"/>
    <w:rsid w:val="009C59A4"/>
    <w:rsid w:val="009C788E"/>
    <w:rsid w:val="009E2D7D"/>
    <w:rsid w:val="009E324C"/>
    <w:rsid w:val="009E3B41"/>
    <w:rsid w:val="009F3C5C"/>
    <w:rsid w:val="009F4610"/>
    <w:rsid w:val="00A00ECC"/>
    <w:rsid w:val="00A10085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BD3"/>
    <w:rsid w:val="00A84C85"/>
    <w:rsid w:val="00A8768C"/>
    <w:rsid w:val="00A97DE1"/>
    <w:rsid w:val="00AA1AAF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2DBB"/>
    <w:rsid w:val="00B04273"/>
    <w:rsid w:val="00B06142"/>
    <w:rsid w:val="00B135B1"/>
    <w:rsid w:val="00B3130B"/>
    <w:rsid w:val="00B35A7A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06BF"/>
    <w:rsid w:val="00C2478D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6AC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461"/>
    <w:rsid w:val="00D552B2"/>
    <w:rsid w:val="00D608D1"/>
    <w:rsid w:val="00D74119"/>
    <w:rsid w:val="00D8075B"/>
    <w:rsid w:val="00D8678B"/>
    <w:rsid w:val="00DA2114"/>
    <w:rsid w:val="00DA2D09"/>
    <w:rsid w:val="00DB7EDA"/>
    <w:rsid w:val="00DC68B7"/>
    <w:rsid w:val="00DE015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796F"/>
    <w:rsid w:val="00E34B2D"/>
    <w:rsid w:val="00E4201C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2EEF"/>
    <w:rsid w:val="00ED32D2"/>
    <w:rsid w:val="00ED36A0"/>
    <w:rsid w:val="00EE32DE"/>
    <w:rsid w:val="00EE5457"/>
    <w:rsid w:val="00F070AB"/>
    <w:rsid w:val="00F17567"/>
    <w:rsid w:val="00F27A7B"/>
    <w:rsid w:val="00F3596E"/>
    <w:rsid w:val="00F526AF"/>
    <w:rsid w:val="00F617C3"/>
    <w:rsid w:val="00F7066B"/>
    <w:rsid w:val="00F83B28"/>
    <w:rsid w:val="00FA2F4D"/>
    <w:rsid w:val="00FA46E5"/>
    <w:rsid w:val="00FB3A99"/>
    <w:rsid w:val="00FB7DBA"/>
    <w:rsid w:val="00FC1C25"/>
    <w:rsid w:val="00FC3F45"/>
    <w:rsid w:val="00FD503F"/>
    <w:rsid w:val="00FD7589"/>
    <w:rsid w:val="00FF016A"/>
    <w:rsid w:val="00FF07F9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777BB"/>
  <w15:docId w15:val="{08B992A5-1979-45AE-9D56-1AE73142A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BFBF7-5106-4362-8283-CA9024CBC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4307</TotalTime>
  <Pages>1</Pages>
  <Words>922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16</cp:revision>
  <cp:lastPrinted>2019-02-06T12:12:00Z</cp:lastPrinted>
  <dcterms:created xsi:type="dcterms:W3CDTF">2020-12-23T14:11:00Z</dcterms:created>
  <dcterms:modified xsi:type="dcterms:W3CDTF">2024-08-12T08:04:00Z</dcterms:modified>
</cp:coreProperties>
</file>